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7F9B3" w14:textId="77777777" w:rsidR="001C6892" w:rsidRDefault="001C6892" w:rsidP="001C68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SOMER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2FA30672" w14:textId="60462D00" w:rsidR="001C6892" w:rsidRDefault="001C6892" w:rsidP="001C68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Canterbury.</w:t>
      </w:r>
    </w:p>
    <w:p w14:paraId="1C3B02A9" w14:textId="77777777" w:rsidR="001C6892" w:rsidRDefault="001C6892" w:rsidP="001C68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E1BD33" w14:textId="77777777" w:rsidR="001C6892" w:rsidRDefault="001C6892" w:rsidP="001C68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242305" w14:textId="66488AC9" w:rsidR="001C6892" w:rsidRDefault="009C6842" w:rsidP="001C68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 May1401</w:t>
      </w:r>
      <w:r w:rsidR="001C6892"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 of</w:t>
      </w:r>
    </w:p>
    <w:p w14:paraId="66605A52" w14:textId="4011B312" w:rsidR="001C6892" w:rsidRDefault="001C6892" w:rsidP="001C68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granted at the last Parliament, in the city and suburbs of Canterbury.</w:t>
      </w:r>
    </w:p>
    <w:p w14:paraId="1975DE06" w14:textId="77777777" w:rsidR="001C6892" w:rsidRDefault="001C6892" w:rsidP="001C68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p.117)</w:t>
      </w:r>
    </w:p>
    <w:p w14:paraId="59D344AD" w14:textId="77777777" w:rsidR="001C6892" w:rsidRDefault="001C6892" w:rsidP="001C68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FE790A" w14:textId="77777777" w:rsidR="001C6892" w:rsidRDefault="001C6892" w:rsidP="001C68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764674" w14:textId="77777777" w:rsidR="001C6892" w:rsidRPr="00680D2B" w:rsidRDefault="001C6892" w:rsidP="001C68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 2021</w:t>
      </w:r>
    </w:p>
    <w:p w14:paraId="027F4168" w14:textId="5579B777" w:rsidR="00BA00AB" w:rsidRPr="001C689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C68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798D5" w14:textId="77777777" w:rsidR="001C6892" w:rsidRDefault="001C6892" w:rsidP="009139A6">
      <w:r>
        <w:separator/>
      </w:r>
    </w:p>
  </w:endnote>
  <w:endnote w:type="continuationSeparator" w:id="0">
    <w:p w14:paraId="2F379777" w14:textId="77777777" w:rsidR="001C6892" w:rsidRDefault="001C68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617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380D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75B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CF22B" w14:textId="77777777" w:rsidR="001C6892" w:rsidRDefault="001C6892" w:rsidP="009139A6">
      <w:r>
        <w:separator/>
      </w:r>
    </w:p>
  </w:footnote>
  <w:footnote w:type="continuationSeparator" w:id="0">
    <w:p w14:paraId="7B5DEC4F" w14:textId="77777777" w:rsidR="001C6892" w:rsidRDefault="001C68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4EF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583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B7A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892"/>
    <w:rsid w:val="000666E0"/>
    <w:rsid w:val="001C6892"/>
    <w:rsid w:val="002510B7"/>
    <w:rsid w:val="005C130B"/>
    <w:rsid w:val="00826F5C"/>
    <w:rsid w:val="009139A6"/>
    <w:rsid w:val="009448BB"/>
    <w:rsid w:val="009C6842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9C936"/>
  <w15:chartTrackingRefBased/>
  <w15:docId w15:val="{85038E82-4EE1-4311-9C44-B7812ECA2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2021-05-11T08:25:00Z</dcterms:created>
  <dcterms:modified xsi:type="dcterms:W3CDTF">2021-05-11T08:35:00Z</dcterms:modified>
</cp:coreProperties>
</file>